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861B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576DBB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576DBB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861B4" w:rsidRPr="006861B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861B4" w:rsidRPr="006861B4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861B4" w:rsidRPr="006861B4">
          <w:rPr>
            <w:rStyle w:val="aa"/>
          </w:rPr>
          <w:t xml:space="preserve"> Поликлиника -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861B4" w:rsidRPr="006861B4">
          <w:rPr>
            <w:u w:val="single"/>
          </w:rPr>
          <w:t xml:space="preserve"> 07143/039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861B4" w:rsidRPr="006861B4">
          <w:rPr>
            <w:rStyle w:val="aa"/>
          </w:rPr>
          <w:t xml:space="preserve"> Врач-рентгенолог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861B4" w:rsidRPr="006861B4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861B4" w:rsidRPr="006861B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D07AEA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D07AEA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861B4" w:rsidRPr="006861B4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50388" w:rsidRPr="00A31431" w:rsidTr="00C30AD7">
        <w:trPr>
          <w:jc w:val="center"/>
        </w:trPr>
        <w:tc>
          <w:tcPr>
            <w:tcW w:w="3085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F50388" w:rsidRPr="00A31431" w:rsidRDefault="006B5CA8" w:rsidP="007C56B5">
            <w:pPr>
              <w:pStyle w:val="a8"/>
            </w:pPr>
            <w:r>
              <w:t>49.5; 49.2; 49.5</w:t>
            </w:r>
          </w:p>
        </w:tc>
        <w:tc>
          <w:tcPr>
            <w:tcW w:w="2108" w:type="dxa"/>
            <w:vAlign w:val="center"/>
          </w:tcPr>
          <w:p w:rsidR="00F50388" w:rsidRPr="00A31431" w:rsidRDefault="006B5CA8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F50388" w:rsidRPr="00A31431" w:rsidRDefault="006B5CA8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D07AEA" w:rsidP="00FE033F">
      <w:pPr>
        <w:pStyle w:val="a6"/>
      </w:pPr>
      <w:fldSimple w:instr=" DOCVARIABLE  shum_result \* MERGEFORMAT ">
        <w:r w:rsidR="006B5CA8" w:rsidRPr="006B5CA8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50388" w:rsidRPr="00A31431" w:rsidTr="006939DC">
        <w:trPr>
          <w:jc w:val="center"/>
        </w:trPr>
        <w:tc>
          <w:tcPr>
            <w:tcW w:w="372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50388" w:rsidRPr="00A31431" w:rsidRDefault="006B5CA8" w:rsidP="00E576CE">
            <w:pPr>
              <w:pStyle w:val="a8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0388" w:rsidRPr="00A31431" w:rsidRDefault="006B5CA8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D07AEA" w:rsidP="00D76DF8">
      <w:fldSimple w:instr=" DOCVARIABLE att_zakl \* MERGEFORMAT ">
        <w:r w:rsidR="006B5CA8" w:rsidRPr="006B5CA8">
          <w:rPr>
            <w:bCs/>
          </w:rPr>
          <w:t>-</w:t>
        </w:r>
        <w:r w:rsidR="006B5CA8" w:rsidRPr="006B5CA8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B5CA8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861B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D07AEA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D07AEA" w:rsidRPr="00C30AD7">
            <w:rPr>
              <w:rStyle w:val="ad"/>
              <w:sz w:val="20"/>
              <w:szCs w:val="20"/>
            </w:rPr>
            <w:fldChar w:fldCharType="separate"/>
          </w:r>
          <w:r w:rsidR="006861B4">
            <w:rPr>
              <w:rStyle w:val="ad"/>
              <w:noProof/>
              <w:sz w:val="20"/>
              <w:szCs w:val="20"/>
            </w:rPr>
            <w:t>1</w:t>
          </w:r>
          <w:r w:rsidR="00D07AEA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861B4" w:rsidRPr="006861B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39, 07143/039-1А (07143/039), 07143/039-2А (07143/039), 07143/039-3А (07143/039), 07143/039-4А (07143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B9972BD90B24D31B751251C350F399C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9- Ш "/>
    <w:docVar w:name="oborud" w:val=" Негатоскоп,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60CE7A4A1A4657898B39C4EA536E20"/>
    <w:docVar w:name="rm_id" w:val="236"/>
    <w:docVar w:name="rm_name" w:val=" Врач-рентгенолог "/>
    <w:docVar w:name="rm_number" w:val=" 07143/039 "/>
    <w:docVar w:name="shum_result" w:val="Эквивалентный уровень звука за 8-часовой рабочий день на данном рабочем месте составляет 48.2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 "/>
    <w:docVar w:name="U8h" w:val="1.21"/>
    <w:docVar w:name="version" w:val="51"/>
    <w:docVar w:name="zona_name" w:val="Пультовая"/>
    <w:docVar w:name="zona_time" w:val="50"/>
  </w:docVars>
  <w:rsids>
    <w:rsidRoot w:val="00A638D1"/>
    <w:rsid w:val="00000DAD"/>
    <w:rsid w:val="00025683"/>
    <w:rsid w:val="00034251"/>
    <w:rsid w:val="00041502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2F7768"/>
    <w:rsid w:val="00305844"/>
    <w:rsid w:val="00305B2F"/>
    <w:rsid w:val="00357822"/>
    <w:rsid w:val="00367816"/>
    <w:rsid w:val="003876C3"/>
    <w:rsid w:val="0039044C"/>
    <w:rsid w:val="00397588"/>
    <w:rsid w:val="003C24DB"/>
    <w:rsid w:val="00402CAC"/>
    <w:rsid w:val="00405209"/>
    <w:rsid w:val="00444410"/>
    <w:rsid w:val="004A47AD"/>
    <w:rsid w:val="004C4DB2"/>
    <w:rsid w:val="004F7057"/>
    <w:rsid w:val="005144D2"/>
    <w:rsid w:val="00551EF2"/>
    <w:rsid w:val="005602DA"/>
    <w:rsid w:val="00563E94"/>
    <w:rsid w:val="005652AD"/>
    <w:rsid w:val="00566825"/>
    <w:rsid w:val="00576095"/>
    <w:rsid w:val="00576DBB"/>
    <w:rsid w:val="00585F8C"/>
    <w:rsid w:val="005A3A36"/>
    <w:rsid w:val="005A4207"/>
    <w:rsid w:val="005B466C"/>
    <w:rsid w:val="005B7FE8"/>
    <w:rsid w:val="005C0A9A"/>
    <w:rsid w:val="00664301"/>
    <w:rsid w:val="00670EF6"/>
    <w:rsid w:val="006861B4"/>
    <w:rsid w:val="006939DC"/>
    <w:rsid w:val="0069682B"/>
    <w:rsid w:val="006B5CA8"/>
    <w:rsid w:val="006C28B3"/>
    <w:rsid w:val="006D4C2D"/>
    <w:rsid w:val="007049EB"/>
    <w:rsid w:val="00710271"/>
    <w:rsid w:val="00717C9F"/>
    <w:rsid w:val="0076042D"/>
    <w:rsid w:val="0078004C"/>
    <w:rsid w:val="00795480"/>
    <w:rsid w:val="007C56B5"/>
    <w:rsid w:val="007D1852"/>
    <w:rsid w:val="007D2CEA"/>
    <w:rsid w:val="007F4A70"/>
    <w:rsid w:val="00814094"/>
    <w:rsid w:val="00825415"/>
    <w:rsid w:val="00852B4B"/>
    <w:rsid w:val="008619EA"/>
    <w:rsid w:val="00883461"/>
    <w:rsid w:val="00890983"/>
    <w:rsid w:val="008A0F2E"/>
    <w:rsid w:val="008A7109"/>
    <w:rsid w:val="008C13C5"/>
    <w:rsid w:val="008E68DE"/>
    <w:rsid w:val="0090588D"/>
    <w:rsid w:val="0092778A"/>
    <w:rsid w:val="00946A9E"/>
    <w:rsid w:val="009B66C5"/>
    <w:rsid w:val="00A12349"/>
    <w:rsid w:val="00A31431"/>
    <w:rsid w:val="00A333B5"/>
    <w:rsid w:val="00A638D1"/>
    <w:rsid w:val="00A907F6"/>
    <w:rsid w:val="00A91908"/>
    <w:rsid w:val="00AA4551"/>
    <w:rsid w:val="00AA46ED"/>
    <w:rsid w:val="00AA4DCC"/>
    <w:rsid w:val="00AC5AB8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07AEA"/>
    <w:rsid w:val="00D43568"/>
    <w:rsid w:val="00D76DF8"/>
    <w:rsid w:val="00DB5302"/>
    <w:rsid w:val="00DC00C9"/>
    <w:rsid w:val="00DD6B1F"/>
    <w:rsid w:val="00E124F4"/>
    <w:rsid w:val="00E36337"/>
    <w:rsid w:val="00E576CE"/>
    <w:rsid w:val="00EB72AD"/>
    <w:rsid w:val="00EC37A1"/>
    <w:rsid w:val="00EE2508"/>
    <w:rsid w:val="00EF3DC4"/>
    <w:rsid w:val="00F50388"/>
    <w:rsid w:val="00F76072"/>
    <w:rsid w:val="00F76FEE"/>
    <w:rsid w:val="00F852F9"/>
    <w:rsid w:val="00F91103"/>
    <w:rsid w:val="00FB001B"/>
    <w:rsid w:val="00FD2BA8"/>
    <w:rsid w:val="00FE033F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15</cp:revision>
  <dcterms:created xsi:type="dcterms:W3CDTF">2016-07-19T12:36:00Z</dcterms:created>
  <dcterms:modified xsi:type="dcterms:W3CDTF">2016-10-18T09:22:00Z</dcterms:modified>
</cp:coreProperties>
</file>